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24193" w14:textId="77777777" w:rsidR="00D5400B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CHAMBERLEYN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A9A8F1B" w14:textId="77777777" w:rsidR="00D5400B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0A518" w14:textId="77777777" w:rsidR="00D5400B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7A82F5" w14:textId="77777777" w:rsidR="00D5400B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Upon-on-Severn into lands</w:t>
      </w:r>
    </w:p>
    <w:p w14:paraId="18FEA070" w14:textId="77777777" w:rsidR="00D5400B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Margaret Berkeley(q.v.).</w:t>
      </w:r>
    </w:p>
    <w:p w14:paraId="7B5D9B56" w14:textId="77777777" w:rsidR="00D5400B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19-45)</w:t>
      </w:r>
    </w:p>
    <w:p w14:paraId="511D2A5A" w14:textId="77777777" w:rsidR="00D5400B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E9F20" w14:textId="77777777" w:rsidR="00D5400B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5B860F" w14:textId="77777777" w:rsidR="00D5400B" w:rsidRPr="00432BCF" w:rsidRDefault="00D5400B" w:rsidP="00D540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2021</w:t>
      </w:r>
    </w:p>
    <w:p w14:paraId="5C43DFAF" w14:textId="3132DBD2" w:rsidR="00BA00AB" w:rsidRPr="00D5400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540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39C1" w14:textId="77777777" w:rsidR="00D5400B" w:rsidRDefault="00D5400B" w:rsidP="009139A6">
      <w:r>
        <w:separator/>
      </w:r>
    </w:p>
  </w:endnote>
  <w:endnote w:type="continuationSeparator" w:id="0">
    <w:p w14:paraId="7D2C51CC" w14:textId="77777777" w:rsidR="00D5400B" w:rsidRDefault="00D540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64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E1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CE4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922B4" w14:textId="77777777" w:rsidR="00D5400B" w:rsidRDefault="00D5400B" w:rsidP="009139A6">
      <w:r>
        <w:separator/>
      </w:r>
    </w:p>
  </w:footnote>
  <w:footnote w:type="continuationSeparator" w:id="0">
    <w:p w14:paraId="54953E2B" w14:textId="77777777" w:rsidR="00D5400B" w:rsidRDefault="00D540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D4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CC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EEE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00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400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39CC7"/>
  <w15:chartTrackingRefBased/>
  <w15:docId w15:val="{8646C5C3-D828-4A80-909C-A33D06D7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2021-08-29T11:36:00Z</dcterms:created>
  <dcterms:modified xsi:type="dcterms:W3CDTF">2021-08-29T11:36:00Z</dcterms:modified>
</cp:coreProperties>
</file>